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A220D" w:rsidRPr="007372F2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2522046" w:edGrp="everyone"/>
        <w:tc>
          <w:tcPr>
            <w:tcW w:w="3306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2522046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Pr="00B160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9079D1" w:rsidRPr="00B1604C" w:rsidRDefault="009A1677" w:rsidP="002E6A77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IZDELAVA, IMPLEMENTACIJA</w:t>
      </w:r>
      <w:r w:rsidR="000602E9">
        <w:rPr>
          <w:rFonts w:asciiTheme="minorHAnsi" w:hAnsiTheme="minorHAnsi" w:cstheme="minorHAnsi"/>
          <w:b/>
          <w:bCs/>
          <w:sz w:val="22"/>
          <w:szCs w:val="22"/>
        </w:rPr>
        <w:t xml:space="preserve"> IN VZDRŽEVANJE INFORMACIJSKEGA SISTEMA ZA ZBIRANJE, OBDELAVO, ANALITIKO, POROČANJE IN PRIKAZ PODATKOV O ELEKTRONSKIH KOMUNIKACIJAH IN POŠTNIH STORITVAH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PODATKI O PONUDNIKU IN PODIZVAJALCIH OZ. IZVAJALCIH V SKUPNEM NASTOPU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262564761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62564761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73623161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36231614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18641697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86416976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64024101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40241018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8051252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0512524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1022451422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22451422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23757672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37576727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645558530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45558530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65354554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53545548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2141982556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141982556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22604668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6046689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90473079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04730799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148482085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48482085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932662671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32662671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893670550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93670550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izvedel.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100461200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04612004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802138697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02138697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314704412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14704412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114511510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4511510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1401388235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01388235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925382814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25382814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05527452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55274529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1159278706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59278706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782894738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782894738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718582109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18582109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5B" w:rsidRDefault="00F2635B" w:rsidP="00184F9B">
      <w:r>
        <w:separator/>
      </w:r>
    </w:p>
  </w:endnote>
  <w:endnote w:type="continuationSeparator" w:id="0">
    <w:p w:rsidR="00F2635B" w:rsidRDefault="00F2635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585F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585F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585F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585F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5B" w:rsidRDefault="00F2635B" w:rsidP="00184F9B">
      <w:r>
        <w:separator/>
      </w:r>
    </w:p>
  </w:footnote>
  <w:footnote w:type="continuationSeparator" w:id="0">
    <w:p w:rsidR="00F2635B" w:rsidRDefault="00F2635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8Ax4acQIFS8utCQV02Cw7SRNseTuS4r7GBzCAIpNFTEJ9j1FM8lClF5b/wvMIfucYFVoZKRMkb93U1ha3ifPqw==" w:salt="tMO0CLyaVpivPSI8Ip7Pp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02E9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31C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66A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712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1754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1585F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00D6"/>
    <w:rsid w:val="00552A4A"/>
    <w:rsid w:val="00552ED5"/>
    <w:rsid w:val="00553423"/>
    <w:rsid w:val="00554E64"/>
    <w:rsid w:val="0056126B"/>
    <w:rsid w:val="00561903"/>
    <w:rsid w:val="00564A7B"/>
    <w:rsid w:val="00565BC5"/>
    <w:rsid w:val="0057275F"/>
    <w:rsid w:val="00572F22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220D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B6F63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1677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10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76B44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635B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47D5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3BDC-284D-49C7-A742-6A20948A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8</TotalTime>
  <Pages>3</Pages>
  <Words>487</Words>
  <Characters>2778</Characters>
  <Application>Microsoft Office Word</Application>
  <DocSecurity>8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4</cp:revision>
  <cp:lastPrinted>2018-04-25T10:53:00Z</cp:lastPrinted>
  <dcterms:created xsi:type="dcterms:W3CDTF">2018-09-13T09:41:00Z</dcterms:created>
  <dcterms:modified xsi:type="dcterms:W3CDTF">2021-06-09T09:09:00Z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